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E51" w:rsidRPr="00076715" w:rsidRDefault="00F21E51" w:rsidP="009E578C">
      <w:pPr>
        <w:pStyle w:val="a7"/>
        <w:tabs>
          <w:tab w:val="left" w:pos="993"/>
        </w:tabs>
        <w:spacing w:line="240" w:lineRule="auto"/>
        <w:ind w:firstLine="567"/>
        <w:jc w:val="center"/>
        <w:rPr>
          <w:szCs w:val="28"/>
        </w:rPr>
      </w:pPr>
    </w:p>
    <w:p w:rsidR="00C513FE" w:rsidRPr="00005174" w:rsidRDefault="00005174" w:rsidP="00005174">
      <w:pPr>
        <w:pStyle w:val="a7"/>
        <w:tabs>
          <w:tab w:val="left" w:pos="0"/>
        </w:tabs>
        <w:spacing w:line="276" w:lineRule="auto"/>
        <w:rPr>
          <w:b/>
          <w:szCs w:val="28"/>
        </w:rPr>
      </w:pPr>
      <w:r w:rsidRPr="00005174">
        <w:rPr>
          <w:b/>
          <w:szCs w:val="28"/>
        </w:rPr>
        <w:t>Г</w:t>
      </w:r>
      <w:r w:rsidR="00A10288" w:rsidRPr="00005174">
        <w:rPr>
          <w:b/>
          <w:szCs w:val="28"/>
        </w:rPr>
        <w:t xml:space="preserve">рафик работы </w:t>
      </w:r>
      <w:r w:rsidR="00C513FE" w:rsidRPr="00005174">
        <w:rPr>
          <w:b/>
          <w:szCs w:val="28"/>
        </w:rPr>
        <w:t>территориальн</w:t>
      </w:r>
      <w:r>
        <w:rPr>
          <w:b/>
          <w:szCs w:val="28"/>
        </w:rPr>
        <w:t>ой</w:t>
      </w:r>
      <w:r w:rsidR="00C513FE" w:rsidRPr="00005174">
        <w:rPr>
          <w:b/>
          <w:szCs w:val="28"/>
        </w:rPr>
        <w:t xml:space="preserve"> избирательн</w:t>
      </w:r>
      <w:r>
        <w:rPr>
          <w:b/>
          <w:szCs w:val="28"/>
        </w:rPr>
        <w:t>ой</w:t>
      </w:r>
      <w:r w:rsidR="00C513FE" w:rsidRPr="00005174">
        <w:rPr>
          <w:b/>
          <w:szCs w:val="28"/>
        </w:rPr>
        <w:t xml:space="preserve"> комисси</w:t>
      </w:r>
      <w:r>
        <w:rPr>
          <w:b/>
          <w:szCs w:val="28"/>
        </w:rPr>
        <w:t>и</w:t>
      </w:r>
      <w:r w:rsidR="00C758E8" w:rsidRPr="00005174">
        <w:rPr>
          <w:b/>
          <w:szCs w:val="28"/>
        </w:rPr>
        <w:t xml:space="preserve"> </w:t>
      </w:r>
      <w:r>
        <w:rPr>
          <w:b/>
          <w:szCs w:val="28"/>
        </w:rPr>
        <w:t>Суксунского городского округа</w:t>
      </w:r>
      <w:r w:rsidR="00D47287" w:rsidRPr="00005174">
        <w:rPr>
          <w:b/>
          <w:szCs w:val="28"/>
        </w:rPr>
        <w:t xml:space="preserve"> </w:t>
      </w:r>
      <w:r w:rsidR="00A10288" w:rsidRPr="00005174">
        <w:rPr>
          <w:b/>
          <w:szCs w:val="28"/>
        </w:rPr>
        <w:t>по</w:t>
      </w:r>
      <w:r w:rsidR="00D47287" w:rsidRPr="00005174">
        <w:rPr>
          <w:b/>
          <w:szCs w:val="28"/>
        </w:rPr>
        <w:t xml:space="preserve"> прием</w:t>
      </w:r>
      <w:r w:rsidR="00A10288" w:rsidRPr="00005174">
        <w:rPr>
          <w:b/>
          <w:szCs w:val="28"/>
        </w:rPr>
        <w:t>у</w:t>
      </w:r>
      <w:r w:rsidR="00C513FE" w:rsidRPr="00005174">
        <w:rPr>
          <w:b/>
          <w:szCs w:val="28"/>
        </w:rPr>
        <w:t xml:space="preserve"> заявлений о включении избирател</w:t>
      </w:r>
      <w:r w:rsidR="00A13E0D" w:rsidRPr="00005174">
        <w:rPr>
          <w:b/>
          <w:szCs w:val="28"/>
        </w:rPr>
        <w:t>ей</w:t>
      </w:r>
      <w:r w:rsidR="00C513FE" w:rsidRPr="00005174">
        <w:rPr>
          <w:b/>
          <w:szCs w:val="28"/>
        </w:rPr>
        <w:t xml:space="preserve"> в спис</w:t>
      </w:r>
      <w:r w:rsidR="00A13E0D" w:rsidRPr="00005174">
        <w:rPr>
          <w:b/>
          <w:szCs w:val="28"/>
        </w:rPr>
        <w:t>ки</w:t>
      </w:r>
      <w:r w:rsidR="00C513FE" w:rsidRPr="00005174">
        <w:rPr>
          <w:b/>
          <w:szCs w:val="28"/>
        </w:rPr>
        <w:t xml:space="preserve"> избирателей по месту нахождения</w:t>
      </w:r>
      <w:r w:rsidR="00C019A7" w:rsidRPr="00005174">
        <w:rPr>
          <w:b/>
          <w:szCs w:val="28"/>
        </w:rPr>
        <w:t xml:space="preserve"> на выборах депутатов Государственной Думы Федерального Собрания Российской Федерации восьмого созыва, </w:t>
      </w:r>
      <w:r w:rsidR="00A10288" w:rsidRPr="00005174">
        <w:rPr>
          <w:b/>
          <w:szCs w:val="28"/>
        </w:rPr>
        <w:t xml:space="preserve">депутатов </w:t>
      </w:r>
      <w:r w:rsidR="00C019A7" w:rsidRPr="00005174">
        <w:rPr>
          <w:b/>
          <w:szCs w:val="28"/>
        </w:rPr>
        <w:t>Законодательн</w:t>
      </w:r>
      <w:r w:rsidR="00E95470" w:rsidRPr="00005174">
        <w:rPr>
          <w:b/>
          <w:szCs w:val="28"/>
        </w:rPr>
        <w:t xml:space="preserve">ого Собрания </w:t>
      </w:r>
      <w:r w:rsidR="0017092A" w:rsidRPr="00005174">
        <w:rPr>
          <w:b/>
          <w:szCs w:val="28"/>
        </w:rPr>
        <w:t xml:space="preserve">Пермского края </w:t>
      </w:r>
      <w:r w:rsidR="00E95470" w:rsidRPr="00005174">
        <w:rPr>
          <w:b/>
          <w:szCs w:val="28"/>
        </w:rPr>
        <w:t xml:space="preserve">четвертого созыва </w:t>
      </w:r>
      <w:r w:rsidR="00BD7FCE" w:rsidRPr="00005174">
        <w:rPr>
          <w:b/>
          <w:szCs w:val="28"/>
        </w:rPr>
        <w:t>на период со 2 августа по 13 сентября 2021 года:</w:t>
      </w:r>
    </w:p>
    <w:p w:rsidR="00BD7FCE" w:rsidRPr="00076715" w:rsidRDefault="00BD7FCE" w:rsidP="00005174">
      <w:pPr>
        <w:pStyle w:val="a7"/>
        <w:tabs>
          <w:tab w:val="left" w:pos="0"/>
        </w:tabs>
        <w:spacing w:line="276" w:lineRule="auto"/>
        <w:ind w:firstLine="567"/>
        <w:rPr>
          <w:szCs w:val="28"/>
        </w:rPr>
      </w:pPr>
      <w:r w:rsidRPr="00076715">
        <w:rPr>
          <w:szCs w:val="28"/>
        </w:rPr>
        <w:t>в рабочие дни – с 16.00 часов до 20.00 часов по местному времени;</w:t>
      </w:r>
    </w:p>
    <w:p w:rsidR="00BD7FCE" w:rsidRPr="00076715" w:rsidRDefault="00BD7FCE" w:rsidP="00005174">
      <w:pPr>
        <w:pStyle w:val="a7"/>
        <w:tabs>
          <w:tab w:val="left" w:pos="0"/>
        </w:tabs>
        <w:spacing w:line="276" w:lineRule="auto"/>
        <w:ind w:firstLine="567"/>
        <w:rPr>
          <w:szCs w:val="28"/>
        </w:rPr>
      </w:pPr>
      <w:r w:rsidRPr="00076715">
        <w:rPr>
          <w:szCs w:val="28"/>
        </w:rPr>
        <w:t>в выходные дни – с 10.00 часов до 1</w:t>
      </w:r>
      <w:r w:rsidR="003E0F18" w:rsidRPr="00076715">
        <w:rPr>
          <w:szCs w:val="28"/>
        </w:rPr>
        <w:t>5</w:t>
      </w:r>
      <w:r w:rsidRPr="00076715">
        <w:rPr>
          <w:szCs w:val="28"/>
        </w:rPr>
        <w:t>.00 часов по местному времени.</w:t>
      </w:r>
    </w:p>
    <w:p w:rsidR="00005174" w:rsidRDefault="00005174" w:rsidP="00005174">
      <w:pPr>
        <w:pStyle w:val="a7"/>
        <w:tabs>
          <w:tab w:val="left" w:pos="0"/>
        </w:tabs>
        <w:spacing w:line="276" w:lineRule="auto"/>
        <w:ind w:left="567" w:firstLine="0"/>
        <w:rPr>
          <w:szCs w:val="28"/>
        </w:rPr>
      </w:pPr>
    </w:p>
    <w:p w:rsidR="00BD7FCE" w:rsidRPr="00005174" w:rsidRDefault="00005174" w:rsidP="00005174">
      <w:pPr>
        <w:pStyle w:val="a7"/>
        <w:tabs>
          <w:tab w:val="left" w:pos="0"/>
        </w:tabs>
        <w:spacing w:line="276" w:lineRule="auto"/>
        <w:ind w:left="142" w:firstLine="425"/>
        <w:rPr>
          <w:b/>
          <w:szCs w:val="28"/>
        </w:rPr>
      </w:pPr>
      <w:r w:rsidRPr="00005174">
        <w:rPr>
          <w:b/>
          <w:szCs w:val="28"/>
        </w:rPr>
        <w:t>Г</w:t>
      </w:r>
      <w:r w:rsidR="003E0F18" w:rsidRPr="00005174">
        <w:rPr>
          <w:b/>
          <w:szCs w:val="28"/>
        </w:rPr>
        <w:t>рафик</w:t>
      </w:r>
      <w:r w:rsidR="001C353D" w:rsidRPr="00005174">
        <w:rPr>
          <w:b/>
          <w:szCs w:val="28"/>
        </w:rPr>
        <w:t xml:space="preserve"> </w:t>
      </w:r>
      <w:r w:rsidR="00BD7FCE" w:rsidRPr="00005174">
        <w:rPr>
          <w:b/>
          <w:szCs w:val="28"/>
        </w:rPr>
        <w:t>работы участковых и</w:t>
      </w:r>
      <w:r w:rsidR="00D47287" w:rsidRPr="00005174">
        <w:rPr>
          <w:b/>
          <w:szCs w:val="28"/>
        </w:rPr>
        <w:t>збирательных</w:t>
      </w:r>
      <w:r w:rsidR="00A31A2F" w:rsidRPr="00005174">
        <w:rPr>
          <w:b/>
          <w:szCs w:val="28"/>
        </w:rPr>
        <w:t xml:space="preserve"> </w:t>
      </w:r>
      <w:r w:rsidR="00BD7FCE" w:rsidRPr="00005174">
        <w:rPr>
          <w:b/>
          <w:szCs w:val="28"/>
        </w:rPr>
        <w:t xml:space="preserve">комиссий </w:t>
      </w:r>
      <w:r>
        <w:rPr>
          <w:b/>
          <w:szCs w:val="28"/>
        </w:rPr>
        <w:t>Суксунского городского округа</w:t>
      </w:r>
      <w:bookmarkStart w:id="0" w:name="_GoBack"/>
      <w:bookmarkEnd w:id="0"/>
      <w:r w:rsidR="00F51541" w:rsidRPr="00005174">
        <w:rPr>
          <w:b/>
          <w:szCs w:val="28"/>
        </w:rPr>
        <w:t xml:space="preserve"> </w:t>
      </w:r>
      <w:r w:rsidR="003E0F18" w:rsidRPr="00005174">
        <w:rPr>
          <w:b/>
          <w:szCs w:val="28"/>
        </w:rPr>
        <w:t>по</w:t>
      </w:r>
      <w:r w:rsidR="00F51541" w:rsidRPr="00005174">
        <w:rPr>
          <w:b/>
          <w:szCs w:val="28"/>
        </w:rPr>
        <w:t xml:space="preserve"> прием</w:t>
      </w:r>
      <w:r w:rsidR="003E0F18" w:rsidRPr="00005174">
        <w:rPr>
          <w:b/>
          <w:szCs w:val="28"/>
        </w:rPr>
        <w:t>у</w:t>
      </w:r>
      <w:r w:rsidR="00BD7FCE" w:rsidRPr="00005174">
        <w:rPr>
          <w:b/>
          <w:szCs w:val="28"/>
        </w:rPr>
        <w:t xml:space="preserve"> заявлений</w:t>
      </w:r>
      <w:r w:rsidR="003E0F18" w:rsidRPr="00005174">
        <w:rPr>
          <w:b/>
          <w:szCs w:val="28"/>
        </w:rPr>
        <w:t xml:space="preserve"> о включении избирател</w:t>
      </w:r>
      <w:r w:rsidR="00A13E0D" w:rsidRPr="00005174">
        <w:rPr>
          <w:b/>
          <w:szCs w:val="28"/>
        </w:rPr>
        <w:t>ей</w:t>
      </w:r>
      <w:r w:rsidR="003E0F18" w:rsidRPr="00005174">
        <w:rPr>
          <w:b/>
          <w:szCs w:val="28"/>
        </w:rPr>
        <w:t xml:space="preserve"> в спис</w:t>
      </w:r>
      <w:r w:rsidR="00A13E0D" w:rsidRPr="00005174">
        <w:rPr>
          <w:b/>
          <w:szCs w:val="28"/>
        </w:rPr>
        <w:t>ки</w:t>
      </w:r>
      <w:r w:rsidR="003E0F18" w:rsidRPr="00005174">
        <w:rPr>
          <w:b/>
          <w:szCs w:val="28"/>
        </w:rPr>
        <w:t xml:space="preserve"> избирателей по месту нахождения на выборах депутатов Государственной Думы Федерального Собрания Российской Федерации восьмого созыва, депутатов Законодательного Собрания Пермского края четвертого созыва </w:t>
      </w:r>
      <w:r w:rsidR="00BD7FCE" w:rsidRPr="00005174">
        <w:rPr>
          <w:b/>
          <w:szCs w:val="28"/>
        </w:rPr>
        <w:t>на период с 8 по 13 сентября 2021 года:</w:t>
      </w:r>
    </w:p>
    <w:p w:rsidR="006A1BCD" w:rsidRPr="00076715" w:rsidRDefault="00BD7FCE" w:rsidP="009E578C">
      <w:pPr>
        <w:pStyle w:val="a7"/>
        <w:tabs>
          <w:tab w:val="left" w:pos="0"/>
          <w:tab w:val="left" w:pos="993"/>
        </w:tabs>
        <w:spacing w:line="276" w:lineRule="auto"/>
        <w:ind w:firstLine="567"/>
        <w:rPr>
          <w:szCs w:val="28"/>
        </w:rPr>
      </w:pPr>
      <w:r w:rsidRPr="00076715">
        <w:rPr>
          <w:szCs w:val="28"/>
        </w:rPr>
        <w:t xml:space="preserve">в рабочие дни – </w:t>
      </w:r>
      <w:r w:rsidR="006A1BCD" w:rsidRPr="00076715">
        <w:rPr>
          <w:szCs w:val="28"/>
        </w:rPr>
        <w:t>с 16.00 часов до 20.00 часов по местному времени;</w:t>
      </w:r>
    </w:p>
    <w:p w:rsidR="006A1BCD" w:rsidRPr="00076715" w:rsidRDefault="006A1BCD" w:rsidP="009E578C">
      <w:pPr>
        <w:pStyle w:val="a7"/>
        <w:tabs>
          <w:tab w:val="left" w:pos="0"/>
          <w:tab w:val="left" w:pos="993"/>
        </w:tabs>
        <w:spacing w:line="276" w:lineRule="auto"/>
        <w:ind w:firstLine="567"/>
        <w:rPr>
          <w:szCs w:val="28"/>
        </w:rPr>
      </w:pPr>
      <w:r w:rsidRPr="00076715">
        <w:rPr>
          <w:szCs w:val="28"/>
        </w:rPr>
        <w:t>в выходные дни – с 10.00 часов до 1</w:t>
      </w:r>
      <w:r w:rsidR="003E0F18" w:rsidRPr="00076715">
        <w:rPr>
          <w:szCs w:val="28"/>
        </w:rPr>
        <w:t>5</w:t>
      </w:r>
      <w:r w:rsidRPr="00076715">
        <w:rPr>
          <w:szCs w:val="28"/>
        </w:rPr>
        <w:t>.00 часов по местному времени.</w:t>
      </w:r>
    </w:p>
    <w:sectPr w:rsidR="006A1BCD" w:rsidRPr="00076715" w:rsidSect="006A122C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4EE" w:rsidRDefault="00C854EE">
      <w:r>
        <w:separator/>
      </w:r>
    </w:p>
  </w:endnote>
  <w:endnote w:type="continuationSeparator" w:id="0">
    <w:p w:rsidR="00C854EE" w:rsidRDefault="00C85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170" w:rsidRDefault="00405547">
    <w:pPr>
      <w:framePr w:wrap="around" w:vAnchor="text" w:hAnchor="margin" w:xAlign="right" w:y="1"/>
    </w:pPr>
    <w:r>
      <w:fldChar w:fldCharType="begin"/>
    </w:r>
    <w:r w:rsidR="00975170">
      <w:instrText xml:space="preserve">PAGE  </w:instrText>
    </w:r>
    <w:r>
      <w:fldChar w:fldCharType="separate"/>
    </w:r>
    <w:r w:rsidR="00975170">
      <w:rPr>
        <w:noProof/>
      </w:rPr>
      <w:t>1</w:t>
    </w:r>
    <w:r>
      <w:fldChar w:fldCharType="end"/>
    </w:r>
  </w:p>
  <w:p w:rsidR="00975170" w:rsidRDefault="00975170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170" w:rsidRDefault="00975170">
    <w:pPr>
      <w:pStyle w:val="aa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4EE" w:rsidRDefault="00C854EE">
      <w:r>
        <w:separator/>
      </w:r>
    </w:p>
  </w:footnote>
  <w:footnote w:type="continuationSeparator" w:id="0">
    <w:p w:rsidR="00C854EE" w:rsidRDefault="00C85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170" w:rsidRDefault="00405547">
    <w:pPr>
      <w:framePr w:wrap="around" w:vAnchor="text" w:hAnchor="margin" w:xAlign="center" w:y="1"/>
    </w:pPr>
    <w:r>
      <w:fldChar w:fldCharType="begin"/>
    </w:r>
    <w:r w:rsidR="00975170">
      <w:instrText xml:space="preserve">PAGE  </w:instrText>
    </w:r>
    <w:r>
      <w:fldChar w:fldCharType="end"/>
    </w:r>
  </w:p>
  <w:p w:rsidR="00975170" w:rsidRDefault="009751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170" w:rsidRDefault="00405547">
    <w:pPr>
      <w:framePr w:wrap="around" w:vAnchor="text" w:hAnchor="margin" w:xAlign="center" w:y="1"/>
    </w:pPr>
    <w:r>
      <w:fldChar w:fldCharType="begin"/>
    </w:r>
    <w:r w:rsidR="00975170">
      <w:instrText xml:space="preserve">PAGE  </w:instrText>
    </w:r>
    <w:r>
      <w:fldChar w:fldCharType="separate"/>
    </w:r>
    <w:r w:rsidR="00005174">
      <w:rPr>
        <w:noProof/>
      </w:rPr>
      <w:t>2</w:t>
    </w:r>
    <w:r>
      <w:fldChar w:fldCharType="end"/>
    </w:r>
  </w:p>
  <w:p w:rsidR="00975170" w:rsidRDefault="009751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71AD2"/>
    <w:multiLevelType w:val="hybridMultilevel"/>
    <w:tmpl w:val="FA0C58E6"/>
    <w:lvl w:ilvl="0" w:tplc="63A64E08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DD619A"/>
    <w:multiLevelType w:val="hybridMultilevel"/>
    <w:tmpl w:val="5E1CC5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C11BE0"/>
    <w:multiLevelType w:val="hybridMultilevel"/>
    <w:tmpl w:val="9118E5A6"/>
    <w:lvl w:ilvl="0" w:tplc="D83AC09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3F47FA"/>
    <w:multiLevelType w:val="hybridMultilevel"/>
    <w:tmpl w:val="A504F27C"/>
    <w:lvl w:ilvl="0" w:tplc="6B366D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53413E"/>
    <w:multiLevelType w:val="multilevel"/>
    <w:tmpl w:val="D01C7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Liberation Serif" w:hAnsi="Liberation Serif" w:cs="Liberation Serif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Liberation Serif" w:hAnsi="Liberation Serif" w:cs="Liberation Serif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Liberation Serif" w:hAnsi="Liberation Serif" w:cs="Liberation Serif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Liberation Serif" w:hAnsi="Liberation Serif" w:cs="Liberation Serif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Liberation Serif" w:hAnsi="Liberation Serif" w:cs="Liberation Serif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Liberation Serif" w:hAnsi="Liberation Serif" w:cs="Liberation Serif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Liberation Serif" w:hAnsi="Liberation Serif" w:cs="Liberation Serif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Liberation Serif" w:hAnsi="Liberation Serif" w:cs="Liberation Serif" w:hint="default"/>
      </w:rPr>
    </w:lvl>
  </w:abstractNum>
  <w:abstractNum w:abstractNumId="5" w15:restartNumberingAfterBreak="0">
    <w:nsid w:val="41785994"/>
    <w:multiLevelType w:val="hybridMultilevel"/>
    <w:tmpl w:val="7D546E8E"/>
    <w:lvl w:ilvl="0" w:tplc="12349F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CC6183"/>
    <w:multiLevelType w:val="hybridMultilevel"/>
    <w:tmpl w:val="1332C88C"/>
    <w:lvl w:ilvl="0" w:tplc="124C56A2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D45C02"/>
    <w:multiLevelType w:val="hybridMultilevel"/>
    <w:tmpl w:val="F4E21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D77701"/>
    <w:multiLevelType w:val="hybridMultilevel"/>
    <w:tmpl w:val="86E0D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70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C20"/>
    <w:rsid w:val="00005174"/>
    <w:rsid w:val="000137D7"/>
    <w:rsid w:val="0001575E"/>
    <w:rsid w:val="00035ABC"/>
    <w:rsid w:val="00042B7F"/>
    <w:rsid w:val="00051066"/>
    <w:rsid w:val="00060C20"/>
    <w:rsid w:val="00076715"/>
    <w:rsid w:val="00081A97"/>
    <w:rsid w:val="00085DCE"/>
    <w:rsid w:val="000B10C5"/>
    <w:rsid w:val="000B4A0E"/>
    <w:rsid w:val="000C2F51"/>
    <w:rsid w:val="000D75F1"/>
    <w:rsid w:val="00105F4B"/>
    <w:rsid w:val="00113FD2"/>
    <w:rsid w:val="001243E3"/>
    <w:rsid w:val="00125315"/>
    <w:rsid w:val="00147895"/>
    <w:rsid w:val="0016032B"/>
    <w:rsid w:val="0017083F"/>
    <w:rsid w:val="0017092A"/>
    <w:rsid w:val="00182FEF"/>
    <w:rsid w:val="00184834"/>
    <w:rsid w:val="001A0769"/>
    <w:rsid w:val="001C2D25"/>
    <w:rsid w:val="001C353D"/>
    <w:rsid w:val="001D2F87"/>
    <w:rsid w:val="001D52C0"/>
    <w:rsid w:val="001F1668"/>
    <w:rsid w:val="00205244"/>
    <w:rsid w:val="0021074E"/>
    <w:rsid w:val="00212F02"/>
    <w:rsid w:val="00232907"/>
    <w:rsid w:val="00236AEA"/>
    <w:rsid w:val="00254CB7"/>
    <w:rsid w:val="002C2A72"/>
    <w:rsid w:val="002C67EF"/>
    <w:rsid w:val="002F5FB4"/>
    <w:rsid w:val="003012C6"/>
    <w:rsid w:val="00303589"/>
    <w:rsid w:val="00310B18"/>
    <w:rsid w:val="00331EFD"/>
    <w:rsid w:val="00347A19"/>
    <w:rsid w:val="00380407"/>
    <w:rsid w:val="00382EC6"/>
    <w:rsid w:val="0038319F"/>
    <w:rsid w:val="00385F5E"/>
    <w:rsid w:val="00391639"/>
    <w:rsid w:val="003A1269"/>
    <w:rsid w:val="003E0F18"/>
    <w:rsid w:val="003E2147"/>
    <w:rsid w:val="003E7736"/>
    <w:rsid w:val="00405547"/>
    <w:rsid w:val="00417608"/>
    <w:rsid w:val="004722E6"/>
    <w:rsid w:val="00481314"/>
    <w:rsid w:val="00483C0F"/>
    <w:rsid w:val="00487228"/>
    <w:rsid w:val="0049036C"/>
    <w:rsid w:val="00494E86"/>
    <w:rsid w:val="004B052C"/>
    <w:rsid w:val="004C1BC7"/>
    <w:rsid w:val="004F6EE9"/>
    <w:rsid w:val="00504107"/>
    <w:rsid w:val="00512D15"/>
    <w:rsid w:val="00525A05"/>
    <w:rsid w:val="00534F8C"/>
    <w:rsid w:val="005522B1"/>
    <w:rsid w:val="00556D2D"/>
    <w:rsid w:val="00586421"/>
    <w:rsid w:val="0058674F"/>
    <w:rsid w:val="005B6E3D"/>
    <w:rsid w:val="005E7CB5"/>
    <w:rsid w:val="006304A1"/>
    <w:rsid w:val="00650259"/>
    <w:rsid w:val="0066246A"/>
    <w:rsid w:val="00664CA9"/>
    <w:rsid w:val="00671A60"/>
    <w:rsid w:val="00695EF5"/>
    <w:rsid w:val="00697FD5"/>
    <w:rsid w:val="006A122C"/>
    <w:rsid w:val="006A1BCD"/>
    <w:rsid w:val="006A2C0F"/>
    <w:rsid w:val="006C04CD"/>
    <w:rsid w:val="006C774C"/>
    <w:rsid w:val="006E7D32"/>
    <w:rsid w:val="00732C61"/>
    <w:rsid w:val="00743020"/>
    <w:rsid w:val="00756AB6"/>
    <w:rsid w:val="00761140"/>
    <w:rsid w:val="0078355F"/>
    <w:rsid w:val="00783722"/>
    <w:rsid w:val="007B19F5"/>
    <w:rsid w:val="007D5410"/>
    <w:rsid w:val="00813760"/>
    <w:rsid w:val="00855E09"/>
    <w:rsid w:val="00856384"/>
    <w:rsid w:val="0086117E"/>
    <w:rsid w:val="00873008"/>
    <w:rsid w:val="008858AC"/>
    <w:rsid w:val="00887EF5"/>
    <w:rsid w:val="008C26A0"/>
    <w:rsid w:val="008C6DEE"/>
    <w:rsid w:val="008D41C3"/>
    <w:rsid w:val="008D6376"/>
    <w:rsid w:val="008F0D25"/>
    <w:rsid w:val="00911625"/>
    <w:rsid w:val="00913732"/>
    <w:rsid w:val="0092519D"/>
    <w:rsid w:val="00975170"/>
    <w:rsid w:val="00980CBB"/>
    <w:rsid w:val="0099460C"/>
    <w:rsid w:val="009E578C"/>
    <w:rsid w:val="00A10288"/>
    <w:rsid w:val="00A13E0D"/>
    <w:rsid w:val="00A17511"/>
    <w:rsid w:val="00A31A2F"/>
    <w:rsid w:val="00A378B5"/>
    <w:rsid w:val="00A45148"/>
    <w:rsid w:val="00A67D26"/>
    <w:rsid w:val="00A83B98"/>
    <w:rsid w:val="00AB6831"/>
    <w:rsid w:val="00AD0EEF"/>
    <w:rsid w:val="00AD55C5"/>
    <w:rsid w:val="00AD7F7F"/>
    <w:rsid w:val="00B06EF1"/>
    <w:rsid w:val="00B1160A"/>
    <w:rsid w:val="00B11B42"/>
    <w:rsid w:val="00B237E4"/>
    <w:rsid w:val="00B629A2"/>
    <w:rsid w:val="00B70695"/>
    <w:rsid w:val="00B840D4"/>
    <w:rsid w:val="00BA7FB1"/>
    <w:rsid w:val="00BD7FCE"/>
    <w:rsid w:val="00C019A7"/>
    <w:rsid w:val="00C024E7"/>
    <w:rsid w:val="00C513FE"/>
    <w:rsid w:val="00C758E8"/>
    <w:rsid w:val="00C854EE"/>
    <w:rsid w:val="00C93CA4"/>
    <w:rsid w:val="00C95C36"/>
    <w:rsid w:val="00CB3840"/>
    <w:rsid w:val="00CC2B8D"/>
    <w:rsid w:val="00CC46BF"/>
    <w:rsid w:val="00CE1424"/>
    <w:rsid w:val="00D125D0"/>
    <w:rsid w:val="00D45AF4"/>
    <w:rsid w:val="00D45D79"/>
    <w:rsid w:val="00D47287"/>
    <w:rsid w:val="00D715AA"/>
    <w:rsid w:val="00D81BB7"/>
    <w:rsid w:val="00DD4DD4"/>
    <w:rsid w:val="00DE48F3"/>
    <w:rsid w:val="00DF45D4"/>
    <w:rsid w:val="00E11D12"/>
    <w:rsid w:val="00E136A6"/>
    <w:rsid w:val="00E3671D"/>
    <w:rsid w:val="00E37803"/>
    <w:rsid w:val="00E843B9"/>
    <w:rsid w:val="00E85FF9"/>
    <w:rsid w:val="00E90691"/>
    <w:rsid w:val="00E95470"/>
    <w:rsid w:val="00EA2C0E"/>
    <w:rsid w:val="00EB46D8"/>
    <w:rsid w:val="00EC0193"/>
    <w:rsid w:val="00F01A76"/>
    <w:rsid w:val="00F14F5E"/>
    <w:rsid w:val="00F21E51"/>
    <w:rsid w:val="00F3437B"/>
    <w:rsid w:val="00F42A6C"/>
    <w:rsid w:val="00F43633"/>
    <w:rsid w:val="00F51541"/>
    <w:rsid w:val="00F62C50"/>
    <w:rsid w:val="00F6345E"/>
    <w:rsid w:val="00F75A5F"/>
    <w:rsid w:val="00F8420C"/>
    <w:rsid w:val="00F910E2"/>
    <w:rsid w:val="00FD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10633D-606B-4717-8595-F6D6BBB5C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6D8"/>
    <w:rPr>
      <w:sz w:val="28"/>
    </w:rPr>
  </w:style>
  <w:style w:type="paragraph" w:styleId="1">
    <w:name w:val="heading 1"/>
    <w:basedOn w:val="a"/>
    <w:link w:val="10"/>
    <w:uiPriority w:val="9"/>
    <w:qFormat/>
    <w:rsid w:val="00A83B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1F1668"/>
    <w:pPr>
      <w:suppressAutoHyphens/>
      <w:spacing w:line="240" w:lineRule="exact"/>
    </w:pPr>
  </w:style>
  <w:style w:type="paragraph" w:styleId="a4">
    <w:name w:val="header"/>
    <w:basedOn w:val="a"/>
    <w:link w:val="a5"/>
    <w:rsid w:val="001F1668"/>
    <w:pPr>
      <w:jc w:val="center"/>
    </w:pPr>
  </w:style>
  <w:style w:type="paragraph" w:customStyle="1" w:styleId="a6">
    <w:name w:val="Заголовок к тексту"/>
    <w:basedOn w:val="a"/>
    <w:next w:val="a7"/>
    <w:rsid w:val="001F1668"/>
    <w:pPr>
      <w:suppressAutoHyphens/>
      <w:spacing w:after="480" w:line="240" w:lineRule="exact"/>
    </w:pPr>
    <w:rPr>
      <w:b/>
    </w:rPr>
  </w:style>
  <w:style w:type="paragraph" w:styleId="a7">
    <w:name w:val="Body Text"/>
    <w:basedOn w:val="a"/>
    <w:link w:val="a8"/>
    <w:rsid w:val="001F1668"/>
    <w:pPr>
      <w:spacing w:line="360" w:lineRule="exact"/>
      <w:ind w:firstLine="720"/>
      <w:jc w:val="both"/>
    </w:pPr>
  </w:style>
  <w:style w:type="paragraph" w:customStyle="1" w:styleId="a9">
    <w:name w:val="Исполнитель"/>
    <w:basedOn w:val="a7"/>
    <w:rsid w:val="001F1668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a">
    <w:name w:val="footer"/>
    <w:basedOn w:val="a"/>
    <w:rsid w:val="001F1668"/>
    <w:pPr>
      <w:suppressAutoHyphens/>
    </w:pPr>
    <w:rPr>
      <w:sz w:val="20"/>
    </w:rPr>
  </w:style>
  <w:style w:type="paragraph" w:customStyle="1" w:styleId="ab">
    <w:name w:val="Подпись на  бланке должностного лица"/>
    <w:basedOn w:val="a"/>
    <w:next w:val="a7"/>
    <w:rsid w:val="001F1668"/>
    <w:pPr>
      <w:spacing w:before="480" w:line="240" w:lineRule="exact"/>
      <w:ind w:left="7088"/>
    </w:pPr>
  </w:style>
  <w:style w:type="paragraph" w:customStyle="1" w:styleId="ac">
    <w:name w:val="Приложение"/>
    <w:basedOn w:val="a7"/>
    <w:rsid w:val="001F1668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d">
    <w:name w:val="Вид документа"/>
    <w:basedOn w:val="a"/>
    <w:next w:val="a7"/>
    <w:rsid w:val="001F1668"/>
    <w:pPr>
      <w:suppressAutoHyphens/>
      <w:spacing w:line="240" w:lineRule="exact"/>
      <w:jc w:val="center"/>
    </w:pPr>
    <w:rPr>
      <w:b/>
      <w:caps/>
      <w:sz w:val="24"/>
    </w:rPr>
  </w:style>
  <w:style w:type="paragraph" w:customStyle="1" w:styleId="ae">
    <w:name w:val="Гриф согласования"/>
    <w:basedOn w:val="a"/>
    <w:rsid w:val="001F1668"/>
    <w:pPr>
      <w:tabs>
        <w:tab w:val="left" w:pos="2835"/>
      </w:tabs>
      <w:suppressAutoHyphens/>
      <w:spacing w:before="480" w:line="240" w:lineRule="exact"/>
    </w:pPr>
  </w:style>
  <w:style w:type="paragraph" w:customStyle="1" w:styleId="af">
    <w:name w:val="Гриф утверждения"/>
    <w:basedOn w:val="a7"/>
    <w:rsid w:val="001F1668"/>
    <w:pPr>
      <w:tabs>
        <w:tab w:val="right" w:pos="4253"/>
      </w:tabs>
      <w:suppressAutoHyphens/>
      <w:spacing w:after="240" w:line="240" w:lineRule="exact"/>
      <w:ind w:firstLine="0"/>
    </w:pPr>
  </w:style>
  <w:style w:type="paragraph" w:customStyle="1" w:styleId="af0">
    <w:name w:val="Подпись на общем бланке"/>
    <w:basedOn w:val="af1"/>
    <w:next w:val="a7"/>
    <w:rsid w:val="001F1668"/>
    <w:pPr>
      <w:tabs>
        <w:tab w:val="right" w:pos="9639"/>
      </w:tabs>
      <w:suppressAutoHyphens/>
      <w:spacing w:before="480" w:line="240" w:lineRule="exact"/>
      <w:ind w:left="0"/>
    </w:pPr>
  </w:style>
  <w:style w:type="paragraph" w:styleId="af1">
    <w:name w:val="Signature"/>
    <w:basedOn w:val="a"/>
    <w:rsid w:val="001F1668"/>
    <w:pPr>
      <w:ind w:left="4252"/>
    </w:pPr>
  </w:style>
  <w:style w:type="character" w:styleId="af2">
    <w:name w:val="page number"/>
    <w:basedOn w:val="a0"/>
    <w:rsid w:val="001F1668"/>
  </w:style>
  <w:style w:type="paragraph" w:styleId="af3">
    <w:name w:val="Balloon Text"/>
    <w:basedOn w:val="a"/>
    <w:semiHidden/>
    <w:rsid w:val="006304A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A67D26"/>
    <w:rPr>
      <w:sz w:val="28"/>
    </w:rPr>
  </w:style>
  <w:style w:type="paragraph" w:customStyle="1" w:styleId="ConsPlusNonformat">
    <w:name w:val="ConsPlusNonformat"/>
    <w:rsid w:val="00CC2B8D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8">
    <w:name w:val="Основной текст Знак"/>
    <w:basedOn w:val="a0"/>
    <w:link w:val="a7"/>
    <w:rsid w:val="000D75F1"/>
    <w:rPr>
      <w:sz w:val="28"/>
    </w:rPr>
  </w:style>
  <w:style w:type="paragraph" w:styleId="2">
    <w:name w:val="Body Text 2"/>
    <w:basedOn w:val="a"/>
    <w:link w:val="20"/>
    <w:rsid w:val="00EB46D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B46D8"/>
    <w:rPr>
      <w:sz w:val="28"/>
    </w:rPr>
  </w:style>
  <w:style w:type="paragraph" w:customStyle="1" w:styleId="-1">
    <w:name w:val="Т-1"/>
    <w:aliases w:val="5,Текст 14-1,Стиль12-1,Текст14-1,текст14"/>
    <w:basedOn w:val="a"/>
    <w:rsid w:val="00EB46D8"/>
    <w:pPr>
      <w:spacing w:line="360" w:lineRule="auto"/>
      <w:ind w:firstLine="720"/>
      <w:jc w:val="both"/>
    </w:pPr>
    <w:rPr>
      <w:szCs w:val="28"/>
    </w:rPr>
  </w:style>
  <w:style w:type="character" w:customStyle="1" w:styleId="10">
    <w:name w:val="Заголовок 1 Знак"/>
    <w:basedOn w:val="a0"/>
    <w:link w:val="1"/>
    <w:uiPriority w:val="9"/>
    <w:rsid w:val="00A83B98"/>
    <w:rPr>
      <w:b/>
      <w:bCs/>
      <w:kern w:val="36"/>
      <w:sz w:val="48"/>
      <w:szCs w:val="48"/>
    </w:rPr>
  </w:style>
  <w:style w:type="paragraph" w:styleId="af4">
    <w:name w:val="No Spacing"/>
    <w:uiPriority w:val="1"/>
    <w:qFormat/>
    <w:rsid w:val="001C353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7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Programs\Links\&#1064;&#1072;&#1073;&#1083;&#1086;&#1085;&#1099;%20&#1048;&#1050;&#1055;&#1050;%202021\07.&#1055;&#1088;&#1086;&#1076;&#1086;&#1083;&#1100;&#1085;&#1099;&#1081;%20&#1073;&#1083;&#1072;&#1085;&#1082;%20&#1054;&#1041;&#1056;&#1040;&#1047;&#1045;&#1062;%202021%20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D1571-D067-4765-8578-C4FC8FE18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07.Продольный бланк ОБРАЗЕЦ 2021 Постановление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ИВЦ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Алла Игоревна</dc:creator>
  <cp:lastModifiedBy>Admin</cp:lastModifiedBy>
  <cp:revision>2</cp:revision>
  <cp:lastPrinted>2021-07-16T05:34:00Z</cp:lastPrinted>
  <dcterms:created xsi:type="dcterms:W3CDTF">2021-08-12T05:40:00Z</dcterms:created>
  <dcterms:modified xsi:type="dcterms:W3CDTF">2021-08-12T05:40:00Z</dcterms:modified>
</cp:coreProperties>
</file>