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9FE" w:rsidRPr="009C19FE" w:rsidRDefault="009C19FE" w:rsidP="009C19FE">
      <w:pPr>
        <w:pStyle w:val="a5"/>
        <w:spacing w:line="240" w:lineRule="auto"/>
        <w:ind w:firstLine="0"/>
        <w:jc w:val="center"/>
        <w:rPr>
          <w:b/>
          <w:szCs w:val="28"/>
        </w:rPr>
      </w:pPr>
      <w:bookmarkStart w:id="0" w:name="_GoBack"/>
      <w:r w:rsidRPr="009C19FE">
        <w:rPr>
          <w:b/>
          <w:szCs w:val="28"/>
        </w:rPr>
        <w:t xml:space="preserve">Перечень документов, необходимых при внесении предложений по кандидатурам в резерв составов участковых </w:t>
      </w:r>
      <w:r w:rsidR="00554886">
        <w:rPr>
          <w:b/>
          <w:szCs w:val="28"/>
        </w:rPr>
        <w:t xml:space="preserve">избирательных </w:t>
      </w:r>
      <w:r w:rsidRPr="009C19FE">
        <w:rPr>
          <w:b/>
          <w:szCs w:val="28"/>
        </w:rPr>
        <w:t>комиссий</w:t>
      </w:r>
    </w:p>
    <w:bookmarkEnd w:id="0"/>
    <w:p w:rsidR="009C19FE" w:rsidRDefault="009C19FE" w:rsidP="009C19FE">
      <w:pPr>
        <w:pStyle w:val="a5"/>
        <w:spacing w:line="240" w:lineRule="auto"/>
        <w:ind w:firstLine="0"/>
        <w:jc w:val="right"/>
        <w:rPr>
          <w:sz w:val="20"/>
        </w:rPr>
      </w:pPr>
    </w:p>
    <w:p w:rsidR="009C19FE" w:rsidRPr="001E47B2" w:rsidRDefault="009C19FE" w:rsidP="009C19FE">
      <w:pPr>
        <w:pStyle w:val="a5"/>
        <w:spacing w:line="240" w:lineRule="auto"/>
        <w:ind w:firstLine="0"/>
        <w:jc w:val="right"/>
        <w:rPr>
          <w:sz w:val="20"/>
        </w:rPr>
      </w:pPr>
    </w:p>
    <w:p w:rsidR="00CE5B57" w:rsidRPr="00787FD0" w:rsidRDefault="00CE5B57" w:rsidP="009C19FE">
      <w:pPr>
        <w:pStyle w:val="1"/>
        <w:ind w:firstLine="720"/>
        <w:rPr>
          <w:szCs w:val="28"/>
        </w:rPr>
      </w:pPr>
      <w:bookmarkStart w:id="1" w:name="sub_1210"/>
      <w:r w:rsidRPr="00787FD0">
        <w:rPr>
          <w:szCs w:val="28"/>
        </w:rPr>
        <w:t>Для политических партий, их региональных отделений, иных структурных подразделений</w:t>
      </w:r>
    </w:p>
    <w:p w:rsidR="00CE5B57" w:rsidRPr="00787FD0" w:rsidRDefault="00CE5B57" w:rsidP="009C19FE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2" w:name="sub_1211"/>
      <w:r w:rsidRPr="00787FD0">
        <w:rPr>
          <w:szCs w:val="28"/>
        </w:rPr>
        <w:t>1. 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</w:t>
      </w: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3" w:name="sub_1212"/>
      <w:bookmarkEnd w:id="2"/>
      <w:r w:rsidRPr="00787FD0">
        <w:rPr>
          <w:szCs w:val="28"/>
        </w:rPr>
        <w:t>2. 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</w:t>
      </w:r>
    </w:p>
    <w:bookmarkEnd w:id="3"/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pStyle w:val="1"/>
        <w:ind w:firstLine="720"/>
        <w:rPr>
          <w:szCs w:val="28"/>
        </w:rPr>
      </w:pPr>
      <w:bookmarkStart w:id="4" w:name="sub_1220"/>
      <w:r w:rsidRPr="00787FD0">
        <w:rPr>
          <w:szCs w:val="28"/>
        </w:rPr>
        <w:t>Для иных общественных объединений</w:t>
      </w:r>
    </w:p>
    <w:bookmarkEnd w:id="4"/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5" w:name="sub_1221"/>
      <w:r w:rsidRPr="00787FD0">
        <w:rPr>
          <w:szCs w:val="28"/>
        </w:rPr>
        <w:t>1. 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6" w:name="sub_1222"/>
      <w:bookmarkEnd w:id="5"/>
      <w:r w:rsidRPr="00787FD0">
        <w:rPr>
          <w:szCs w:val="28"/>
        </w:rPr>
        <w:t>2. 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7" w:name="sub_1223"/>
      <w:bookmarkEnd w:id="6"/>
      <w:r w:rsidRPr="00787FD0">
        <w:rPr>
          <w:szCs w:val="28"/>
        </w:rPr>
        <w:t xml:space="preserve">3. 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sub_1222" w:history="1">
        <w:r w:rsidRPr="00787FD0">
          <w:rPr>
            <w:szCs w:val="28"/>
          </w:rPr>
          <w:t>пункте 2</w:t>
        </w:r>
      </w:hyperlink>
      <w:r w:rsidRPr="00787FD0">
        <w:rPr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 предложений в резерв составов участковых комиссий.</w:t>
      </w:r>
    </w:p>
    <w:bookmarkEnd w:id="7"/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pStyle w:val="1"/>
        <w:ind w:firstLine="720"/>
        <w:rPr>
          <w:szCs w:val="28"/>
        </w:rPr>
      </w:pPr>
      <w:bookmarkStart w:id="8" w:name="sub_1230"/>
      <w:r w:rsidRPr="00787FD0">
        <w:rPr>
          <w:szCs w:val="28"/>
        </w:rPr>
        <w:t>Для иных субъектов права внесения кандидатур в резерв составов участковых комиссий</w:t>
      </w:r>
    </w:p>
    <w:bookmarkEnd w:id="8"/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ind w:firstLine="720"/>
        <w:jc w:val="both"/>
        <w:rPr>
          <w:szCs w:val="28"/>
        </w:rPr>
      </w:pPr>
      <w:r w:rsidRPr="00787FD0">
        <w:rPr>
          <w:szCs w:val="28"/>
        </w:rPr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CE5B57" w:rsidRDefault="00CE5B57" w:rsidP="00CE5B57">
      <w:pPr>
        <w:ind w:firstLine="720"/>
        <w:jc w:val="both"/>
        <w:rPr>
          <w:szCs w:val="28"/>
        </w:rPr>
      </w:pPr>
      <w:r w:rsidRPr="006D1437">
        <w:rPr>
          <w:i/>
          <w:szCs w:val="28"/>
        </w:rPr>
        <w:lastRenderedPageBreak/>
        <w:t>Кроме того, всеми субъектами права внесения кандидатур должны быть представлены</w:t>
      </w:r>
      <w:r w:rsidRPr="00787FD0">
        <w:rPr>
          <w:szCs w:val="28"/>
        </w:rPr>
        <w:t>:</w:t>
      </w:r>
    </w:p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9" w:name="sub_1231"/>
      <w:r w:rsidRPr="00787FD0">
        <w:rPr>
          <w:szCs w:val="28"/>
        </w:rPr>
        <w:t>1. 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комиссий, на обработку его персональных данных.</w:t>
      </w:r>
    </w:p>
    <w:p w:rsidR="00CE5B57" w:rsidRDefault="00CE5B57" w:rsidP="00CE5B57">
      <w:pPr>
        <w:ind w:firstLine="720"/>
        <w:jc w:val="both"/>
        <w:rPr>
          <w:szCs w:val="28"/>
        </w:rPr>
      </w:pPr>
      <w:bookmarkStart w:id="10" w:name="sub_1232"/>
      <w:bookmarkEnd w:id="9"/>
      <w:r w:rsidRPr="00787FD0">
        <w:rPr>
          <w:szCs w:val="28"/>
        </w:rPr>
        <w:t>2. 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CE5B57" w:rsidRPr="007420D5" w:rsidRDefault="00CE5B57" w:rsidP="00CE5B5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 xml:space="preserve">3. Копия документа лица, кандидатура которого предложена в </w:t>
      </w:r>
      <w:r>
        <w:rPr>
          <w:szCs w:val="28"/>
        </w:rPr>
        <w:t xml:space="preserve">резерв </w:t>
      </w:r>
      <w:r w:rsidRPr="007420D5">
        <w:rPr>
          <w:szCs w:val="28"/>
        </w:rPr>
        <w:t>состав</w:t>
      </w:r>
      <w:r>
        <w:rPr>
          <w:szCs w:val="28"/>
        </w:rPr>
        <w:t>ов</w:t>
      </w:r>
      <w:r w:rsidRPr="007420D5">
        <w:rPr>
          <w:szCs w:val="28"/>
        </w:rPr>
        <w:t xml:space="preserve"> </w:t>
      </w:r>
      <w:r>
        <w:rPr>
          <w:szCs w:val="28"/>
        </w:rPr>
        <w:t xml:space="preserve">участковой </w:t>
      </w:r>
      <w:r w:rsidRPr="007420D5">
        <w:rPr>
          <w:szCs w:val="28"/>
        </w:rPr>
        <w:t>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</w:r>
    </w:p>
    <w:p w:rsidR="00CE5B57" w:rsidRPr="007420D5" w:rsidRDefault="00CE5B57" w:rsidP="00CE5B5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>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</w:r>
    </w:p>
    <w:p w:rsidR="00CE5B57" w:rsidRPr="007420D5" w:rsidRDefault="00CE5B57" w:rsidP="00CE5B5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>
        <w:tab/>
        <w:t xml:space="preserve">4. </w:t>
      </w:r>
      <w:r w:rsidRPr="007420D5">
        <w:rPr>
          <w:szCs w:val="28"/>
        </w:rPr>
        <w:t xml:space="preserve">Две фотографии лица, предлагаемого в </w:t>
      </w:r>
      <w:r>
        <w:rPr>
          <w:szCs w:val="28"/>
        </w:rPr>
        <w:t xml:space="preserve">резерв </w:t>
      </w:r>
      <w:r w:rsidRPr="007420D5">
        <w:rPr>
          <w:szCs w:val="28"/>
        </w:rPr>
        <w:t>состав</w:t>
      </w:r>
      <w:r>
        <w:rPr>
          <w:szCs w:val="28"/>
        </w:rPr>
        <w:t>ов</w:t>
      </w:r>
      <w:r w:rsidRPr="007420D5">
        <w:rPr>
          <w:szCs w:val="28"/>
        </w:rPr>
        <w:t xml:space="preserve"> </w:t>
      </w:r>
      <w:r>
        <w:rPr>
          <w:szCs w:val="28"/>
        </w:rPr>
        <w:t xml:space="preserve">участковой </w:t>
      </w:r>
      <w:r w:rsidRPr="007420D5">
        <w:rPr>
          <w:szCs w:val="28"/>
        </w:rPr>
        <w:t>избирательной комиссии, размером 3 x 4 см (без уголка).</w:t>
      </w:r>
    </w:p>
    <w:p w:rsidR="00CE5B57" w:rsidRPr="007420D5" w:rsidRDefault="00CE5B57" w:rsidP="00CE5B5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>Могут быть представлены лицом, кандидатура которого предлагается в</w:t>
      </w:r>
      <w:r>
        <w:rPr>
          <w:szCs w:val="28"/>
        </w:rPr>
        <w:t xml:space="preserve"> резерв </w:t>
      </w:r>
      <w:r w:rsidRPr="007420D5">
        <w:rPr>
          <w:szCs w:val="28"/>
        </w:rPr>
        <w:t xml:space="preserve"> состав</w:t>
      </w:r>
      <w:r>
        <w:rPr>
          <w:szCs w:val="28"/>
        </w:rPr>
        <w:t>ов</w:t>
      </w:r>
      <w:r w:rsidRPr="007420D5">
        <w:rPr>
          <w:szCs w:val="28"/>
        </w:rPr>
        <w:t xml:space="preserve"> участковой избирательной комиссии.</w:t>
      </w:r>
    </w:p>
    <w:p w:rsidR="00CE5B57" w:rsidRPr="007420D5" w:rsidRDefault="00CE5B57" w:rsidP="00CE5B57">
      <w:pPr>
        <w:tabs>
          <w:tab w:val="left" w:pos="709"/>
        </w:tabs>
        <w:ind w:firstLine="426"/>
        <w:jc w:val="both"/>
      </w:pPr>
    </w:p>
    <w:bookmarkEnd w:id="1"/>
    <w:bookmarkEnd w:id="10"/>
    <w:p w:rsidR="00CE5B57" w:rsidRDefault="00CE5B57" w:rsidP="00CE5B57">
      <w:pPr>
        <w:spacing w:before="120" w:after="120" w:line="360" w:lineRule="auto"/>
        <w:ind w:right="180"/>
        <w:jc w:val="right"/>
      </w:pPr>
    </w:p>
    <w:p w:rsidR="00CE5B57" w:rsidRDefault="00CE5B57" w:rsidP="00CE5B57">
      <w:pPr>
        <w:spacing w:before="120" w:after="120" w:line="360" w:lineRule="auto"/>
        <w:ind w:right="180"/>
        <w:jc w:val="right"/>
      </w:pPr>
    </w:p>
    <w:p w:rsidR="00760BBE" w:rsidRDefault="00760BBE" w:rsidP="00354092">
      <w:pPr>
        <w:pStyle w:val="a5"/>
        <w:spacing w:line="240" w:lineRule="auto"/>
        <w:ind w:firstLine="0"/>
      </w:pPr>
    </w:p>
    <w:p w:rsidR="006D1437" w:rsidRDefault="006D1437" w:rsidP="00354092">
      <w:pPr>
        <w:pStyle w:val="a5"/>
        <w:spacing w:line="240" w:lineRule="auto"/>
        <w:ind w:firstLine="0"/>
      </w:pPr>
    </w:p>
    <w:p w:rsidR="006D1437" w:rsidRDefault="006D1437" w:rsidP="00354092">
      <w:pPr>
        <w:pStyle w:val="a5"/>
        <w:spacing w:line="240" w:lineRule="auto"/>
        <w:ind w:firstLine="0"/>
      </w:pPr>
    </w:p>
    <w:p w:rsidR="009C19FE" w:rsidRDefault="009C19FE" w:rsidP="00354092">
      <w:pPr>
        <w:pStyle w:val="a5"/>
        <w:spacing w:line="240" w:lineRule="auto"/>
        <w:ind w:firstLine="0"/>
      </w:pPr>
    </w:p>
    <w:p w:rsidR="009C19FE" w:rsidRDefault="009C19FE" w:rsidP="00354092">
      <w:pPr>
        <w:pStyle w:val="a5"/>
        <w:spacing w:line="240" w:lineRule="auto"/>
        <w:ind w:firstLine="0"/>
      </w:pPr>
    </w:p>
    <w:p w:rsidR="009C19FE" w:rsidRDefault="009C19FE" w:rsidP="00354092">
      <w:pPr>
        <w:pStyle w:val="a5"/>
        <w:spacing w:line="240" w:lineRule="auto"/>
        <w:ind w:firstLine="0"/>
      </w:pPr>
    </w:p>
    <w:p w:rsidR="00F6402E" w:rsidRDefault="00F6402E" w:rsidP="001E47B2">
      <w:pPr>
        <w:pStyle w:val="a5"/>
        <w:spacing w:line="240" w:lineRule="auto"/>
        <w:ind w:firstLine="0"/>
        <w:jc w:val="right"/>
        <w:rPr>
          <w:sz w:val="20"/>
        </w:rPr>
      </w:pPr>
    </w:p>
    <w:p w:rsidR="00F6402E" w:rsidRDefault="00F6402E" w:rsidP="001E47B2">
      <w:pPr>
        <w:pStyle w:val="a5"/>
        <w:spacing w:line="240" w:lineRule="auto"/>
        <w:ind w:firstLine="0"/>
        <w:jc w:val="right"/>
        <w:rPr>
          <w:sz w:val="20"/>
        </w:rPr>
      </w:pPr>
    </w:p>
    <w:p w:rsidR="000D24F2" w:rsidRDefault="000D24F2">
      <w:pPr>
        <w:rPr>
          <w:sz w:val="20"/>
        </w:rPr>
      </w:pPr>
      <w:r>
        <w:rPr>
          <w:sz w:val="20"/>
        </w:rPr>
        <w:br w:type="page"/>
      </w:r>
    </w:p>
    <w:p w:rsidR="001E47B2" w:rsidRPr="001E47B2" w:rsidRDefault="001E47B2" w:rsidP="00AC5EDD">
      <w:pPr>
        <w:pStyle w:val="a5"/>
        <w:spacing w:line="240" w:lineRule="auto"/>
        <w:ind w:left="6237" w:firstLine="0"/>
        <w:jc w:val="center"/>
        <w:rPr>
          <w:sz w:val="20"/>
        </w:rPr>
      </w:pPr>
      <w:r w:rsidRPr="001E47B2">
        <w:rPr>
          <w:sz w:val="20"/>
        </w:rPr>
        <w:lastRenderedPageBreak/>
        <w:t>Приложение № 2</w:t>
      </w:r>
    </w:p>
    <w:p w:rsidR="001E47B2" w:rsidRDefault="009C19FE" w:rsidP="00AC5EDD">
      <w:pPr>
        <w:pStyle w:val="a5"/>
        <w:spacing w:line="240" w:lineRule="auto"/>
        <w:ind w:left="6237" w:firstLine="0"/>
        <w:jc w:val="center"/>
        <w:rPr>
          <w:sz w:val="20"/>
        </w:rPr>
      </w:pPr>
      <w:r>
        <w:rPr>
          <w:sz w:val="20"/>
        </w:rPr>
        <w:t>к</w:t>
      </w:r>
      <w:r w:rsidR="001E47B2" w:rsidRPr="001E47B2">
        <w:rPr>
          <w:sz w:val="20"/>
        </w:rPr>
        <w:t xml:space="preserve"> постановлению</w:t>
      </w:r>
      <w:r w:rsidR="004D29E1">
        <w:rPr>
          <w:sz w:val="20"/>
        </w:rPr>
        <w:t xml:space="preserve"> </w:t>
      </w:r>
      <w:r w:rsidR="001E47B2" w:rsidRPr="001E47B2">
        <w:rPr>
          <w:sz w:val="20"/>
        </w:rPr>
        <w:t xml:space="preserve"> </w:t>
      </w:r>
      <w:r w:rsidR="00AC5EDD">
        <w:rPr>
          <w:sz w:val="20"/>
        </w:rPr>
        <w:br/>
      </w:r>
      <w:r w:rsidR="001E47B2" w:rsidRPr="001E47B2">
        <w:rPr>
          <w:sz w:val="20"/>
        </w:rPr>
        <w:t>Избирательной комиссии Пермского края</w:t>
      </w:r>
    </w:p>
    <w:p w:rsidR="001E47B2" w:rsidRPr="001E47B2" w:rsidRDefault="001E47B2" w:rsidP="00AC5EDD">
      <w:pPr>
        <w:pStyle w:val="a5"/>
        <w:spacing w:line="240" w:lineRule="auto"/>
        <w:ind w:left="6237" w:firstLine="0"/>
        <w:jc w:val="center"/>
        <w:rPr>
          <w:sz w:val="20"/>
        </w:rPr>
      </w:pPr>
      <w:r w:rsidRPr="001E47B2">
        <w:rPr>
          <w:sz w:val="20"/>
        </w:rPr>
        <w:t xml:space="preserve">от </w:t>
      </w:r>
      <w:r w:rsidR="00BE490F">
        <w:rPr>
          <w:sz w:val="20"/>
        </w:rPr>
        <w:t>04.07</w:t>
      </w:r>
      <w:r w:rsidR="004D29E1">
        <w:rPr>
          <w:sz w:val="20"/>
        </w:rPr>
        <w:t>.2019</w:t>
      </w:r>
      <w:r w:rsidRPr="001E47B2">
        <w:rPr>
          <w:sz w:val="20"/>
        </w:rPr>
        <w:t xml:space="preserve"> № </w:t>
      </w:r>
      <w:r w:rsidR="004D29E1">
        <w:rPr>
          <w:sz w:val="20"/>
        </w:rPr>
        <w:t>8</w:t>
      </w:r>
      <w:r w:rsidR="00BE490F">
        <w:rPr>
          <w:sz w:val="20"/>
        </w:rPr>
        <w:t>8</w:t>
      </w:r>
      <w:r w:rsidRPr="001E47B2">
        <w:rPr>
          <w:sz w:val="20"/>
        </w:rPr>
        <w:t>/</w:t>
      </w:r>
      <w:r w:rsidR="008D658F">
        <w:rPr>
          <w:sz w:val="20"/>
        </w:rPr>
        <w:t>26</w:t>
      </w:r>
      <w:r w:rsidRPr="001E47B2">
        <w:rPr>
          <w:sz w:val="20"/>
        </w:rPr>
        <w:t>-</w:t>
      </w:r>
      <w:r w:rsidR="00095422">
        <w:rPr>
          <w:sz w:val="20"/>
        </w:rPr>
        <w:t>3</w:t>
      </w:r>
    </w:p>
    <w:p w:rsidR="009C19FE" w:rsidRDefault="009C19FE" w:rsidP="001E47B2">
      <w:pPr>
        <w:jc w:val="both"/>
        <w:rPr>
          <w:szCs w:val="28"/>
        </w:rPr>
      </w:pPr>
    </w:p>
    <w:p w:rsidR="00CF6294" w:rsidRDefault="009C19FE" w:rsidP="009C19FE">
      <w:pPr>
        <w:jc w:val="center"/>
        <w:rPr>
          <w:szCs w:val="28"/>
        </w:rPr>
      </w:pPr>
      <w:r>
        <w:rPr>
          <w:szCs w:val="28"/>
        </w:rPr>
        <w:t>Список территориальных избирательных комиссий Пермского края</w:t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835"/>
        <w:gridCol w:w="5670"/>
      </w:tblGrid>
      <w:tr w:rsidR="005B2E54" w:rsidRPr="00855F17" w:rsidTr="005B2E54">
        <w:trPr>
          <w:trHeight w:val="91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54" w:rsidRPr="009B2D97" w:rsidRDefault="005B2E54" w:rsidP="005B2E5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9B2D97" w:rsidRDefault="005B2E54" w:rsidP="005B2E54">
            <w:pPr>
              <w:jc w:val="center"/>
              <w:rPr>
                <w:b/>
                <w:bCs/>
                <w:sz w:val="24"/>
                <w:szCs w:val="24"/>
              </w:rPr>
            </w:pPr>
            <w:r w:rsidRPr="009B2D97">
              <w:rPr>
                <w:b/>
                <w:bCs/>
                <w:sz w:val="24"/>
                <w:szCs w:val="24"/>
              </w:rPr>
              <w:t>Территориальная избирательная комиссия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9B2D97" w:rsidRDefault="005B2E54" w:rsidP="005B2E54">
            <w:pPr>
              <w:jc w:val="center"/>
              <w:rPr>
                <w:b/>
                <w:bCs/>
                <w:sz w:val="24"/>
                <w:szCs w:val="24"/>
              </w:rPr>
            </w:pPr>
            <w:r w:rsidRPr="009B2D97">
              <w:rPr>
                <w:b/>
                <w:bCs/>
                <w:sz w:val="24"/>
                <w:szCs w:val="24"/>
              </w:rPr>
              <w:t>Место нахождения территориальной избирательной комиссии</w:t>
            </w:r>
          </w:p>
        </w:tc>
      </w:tr>
      <w:tr w:rsidR="005B2E54" w:rsidRPr="00795D51" w:rsidTr="00095422">
        <w:trPr>
          <w:trHeight w:val="68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Большесосновского муниципального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617080</w:t>
            </w:r>
            <w:r w:rsidR="00795D51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с.</w:t>
            </w:r>
            <w:r w:rsidR="004D29E1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Большая Соснова,</w:t>
            </w:r>
            <w:r w:rsidR="00795D51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 Ворошилова, д.2, к.12</w:t>
            </w:r>
          </w:p>
        </w:tc>
      </w:tr>
      <w:tr w:rsidR="005B2E54" w:rsidRPr="00795D51" w:rsidTr="00795D51">
        <w:trPr>
          <w:trHeight w:val="6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842534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Верещагинского </w:t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617120, г.Верещагино, ул.Ленина, д.26, к.415</w:t>
            </w:r>
          </w:p>
        </w:tc>
      </w:tr>
      <w:tr w:rsidR="005B2E54" w:rsidRPr="00795D51" w:rsidTr="00795D51">
        <w:trPr>
          <w:trHeight w:val="6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4D29E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городской округ </w:t>
            </w:r>
            <w:r w:rsidR="004D29E1">
              <w:rPr>
                <w:bCs/>
                <w:sz w:val="24"/>
                <w:szCs w:val="24"/>
              </w:rPr>
              <w:t>«Г</w:t>
            </w:r>
            <w:r w:rsidRPr="00795D51">
              <w:rPr>
                <w:bCs/>
                <w:sz w:val="24"/>
                <w:szCs w:val="24"/>
              </w:rPr>
              <w:t>ород Губаха</w:t>
            </w:r>
            <w:r w:rsidR="004D29E1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618250,</w:t>
            </w:r>
            <w:r w:rsidR="00795D51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 xml:space="preserve"> г.Губаха, </w:t>
            </w:r>
            <w:r w:rsidR="00795D51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ул.Никонова, д.44, к.35</w:t>
            </w:r>
          </w:p>
        </w:tc>
      </w:tr>
      <w:tr w:rsidR="005B2E54" w:rsidRPr="00795D51" w:rsidTr="00795D51">
        <w:trPr>
          <w:trHeight w:val="69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Добрянского </w:t>
            </w:r>
            <w:r w:rsidR="00BF0777">
              <w:rPr>
                <w:bCs/>
                <w:sz w:val="24"/>
                <w:szCs w:val="24"/>
              </w:rPr>
              <w:br/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618740, </w:t>
            </w:r>
            <w:r w:rsidR="00795D51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г.Добрянка,</w:t>
            </w:r>
            <w:r w:rsidR="00795D51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 xml:space="preserve"> ул.Копылова, д.114</w:t>
            </w:r>
          </w:p>
        </w:tc>
      </w:tr>
      <w:tr w:rsidR="005B2E54" w:rsidRPr="00795D51" w:rsidTr="00095422">
        <w:trPr>
          <w:trHeight w:val="71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Ильинского </w:t>
            </w:r>
            <w:r w:rsidR="00BF0777">
              <w:rPr>
                <w:bCs/>
                <w:sz w:val="24"/>
                <w:szCs w:val="24"/>
              </w:rPr>
              <w:br/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4D29E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617020, </w:t>
            </w:r>
            <w:r w:rsidR="00095422">
              <w:rPr>
                <w:bCs/>
                <w:sz w:val="24"/>
                <w:szCs w:val="24"/>
              </w:rPr>
              <w:t xml:space="preserve"> п.Ильинский, </w:t>
            </w:r>
            <w:r w:rsidRPr="00795D51">
              <w:rPr>
                <w:bCs/>
                <w:sz w:val="24"/>
                <w:szCs w:val="24"/>
              </w:rPr>
              <w:t>ул.Советская, д.7, к.</w:t>
            </w:r>
            <w:r w:rsidR="004D29E1">
              <w:rPr>
                <w:bCs/>
                <w:sz w:val="24"/>
                <w:szCs w:val="24"/>
              </w:rPr>
              <w:t>120</w:t>
            </w:r>
          </w:p>
        </w:tc>
      </w:tr>
      <w:tr w:rsidR="005B2E54" w:rsidRPr="00795D51" w:rsidTr="00095422">
        <w:trPr>
          <w:trHeight w:val="69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Красновишерского </w:t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618590,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г.Красновишерск,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ул.Дзержинского, д.6А, к.305</w:t>
            </w:r>
          </w:p>
        </w:tc>
      </w:tr>
      <w:tr w:rsidR="005B2E54" w:rsidRPr="00795D51" w:rsidTr="00095422">
        <w:trPr>
          <w:trHeight w:val="71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Куединского муниципального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617700,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 xml:space="preserve">п. Куеда, 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 Гагарина, д. 25, к. 13</w:t>
            </w:r>
          </w:p>
        </w:tc>
      </w:tr>
      <w:tr w:rsidR="00CD0FBC" w:rsidRPr="00795D51" w:rsidTr="00095422">
        <w:trPr>
          <w:trHeight w:val="71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BC" w:rsidRPr="006C62DF" w:rsidRDefault="00CD0FBC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BC" w:rsidRPr="00795D51" w:rsidRDefault="00CD0FBC" w:rsidP="00795D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Лысьвенского 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BC" w:rsidRPr="00795D51" w:rsidRDefault="00CD0FBC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618900,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 Лысьва,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 Мира, д. 26, к. 606</w:t>
            </w:r>
          </w:p>
        </w:tc>
      </w:tr>
      <w:tr w:rsidR="005B2E54" w:rsidRPr="00795D51" w:rsidTr="00095422">
        <w:trPr>
          <w:trHeight w:val="67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Нытвенского </w:t>
            </w:r>
            <w:r w:rsidR="00BF0777">
              <w:rPr>
                <w:bCs/>
                <w:sz w:val="24"/>
                <w:szCs w:val="24"/>
              </w:rPr>
              <w:br/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617000, г.Нытва,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ул.К.Либкнехта, д.2а, к.8</w:t>
            </w:r>
          </w:p>
        </w:tc>
      </w:tr>
      <w:tr w:rsidR="005B2E54" w:rsidRPr="00795D51" w:rsidTr="00095422">
        <w:trPr>
          <w:trHeight w:val="71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Октябрьского </w:t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617860,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пгт.Октябрьский,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ул.Ленина, д.57, к.313</w:t>
            </w:r>
          </w:p>
        </w:tc>
      </w:tr>
      <w:tr w:rsidR="005B2E54" w:rsidRPr="00795D51" w:rsidTr="00095422">
        <w:trPr>
          <w:trHeight w:val="69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BF0777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Осинского </w:t>
            </w:r>
            <w:r w:rsidR="00BF0777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618120, г.Оса,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ул.Ленина, д.25 к.18</w:t>
            </w:r>
          </w:p>
        </w:tc>
      </w:tr>
      <w:tr w:rsidR="005B2E54" w:rsidRPr="00795D51" w:rsidTr="00095422">
        <w:trPr>
          <w:trHeight w:val="69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Очерского </w:t>
            </w:r>
            <w:r w:rsidR="00BF0777">
              <w:rPr>
                <w:bCs/>
                <w:sz w:val="24"/>
                <w:szCs w:val="24"/>
              </w:rPr>
              <w:br/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617140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г.Очер,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ул.Ленина, д.41</w:t>
            </w:r>
          </w:p>
        </w:tc>
      </w:tr>
      <w:tr w:rsidR="005B2E54" w:rsidRPr="00795D51" w:rsidTr="00095422">
        <w:trPr>
          <w:trHeight w:val="69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Пермского муниципального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614506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 Пермь,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 Верхнемуллинская, д.73</w:t>
            </w:r>
          </w:p>
        </w:tc>
      </w:tr>
      <w:tr w:rsidR="005B2E54" w:rsidRPr="00795D51" w:rsidTr="00095422">
        <w:trPr>
          <w:trHeight w:val="98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842534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Мотовилихинского района г. Перми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614014,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г.Пермь,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 xml:space="preserve">ул Уральская, д.36, к.109 </w:t>
            </w:r>
          </w:p>
        </w:tc>
      </w:tr>
      <w:tr w:rsidR="005B2E54" w:rsidRPr="00795D51" w:rsidTr="00095422">
        <w:trPr>
          <w:trHeight w:val="70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Сивинского муниципального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617240,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с.Сива,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ул.Ленина, д.66, каб.18</w:t>
            </w:r>
          </w:p>
        </w:tc>
      </w:tr>
      <w:tr w:rsidR="005B2E54" w:rsidRPr="00795D51" w:rsidTr="00095422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Соликамского 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618500,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г.Соликамск,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ул.20-летия Победы, д.106, к.24</w:t>
            </w:r>
          </w:p>
        </w:tc>
      </w:tr>
      <w:tr w:rsidR="005B2E54" w:rsidRPr="00795D51" w:rsidTr="00095422">
        <w:trPr>
          <w:trHeight w:val="68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Суксунского </w:t>
            </w:r>
            <w:r w:rsidR="00BF0777">
              <w:rPr>
                <w:bCs/>
                <w:sz w:val="24"/>
                <w:szCs w:val="24"/>
              </w:rPr>
              <w:br/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617560, п.Суксун,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ул.Кирова, д.44</w:t>
            </w:r>
          </w:p>
        </w:tc>
      </w:tr>
      <w:tr w:rsidR="005B2E54" w:rsidRPr="00795D51" w:rsidTr="00095422">
        <w:trPr>
          <w:trHeight w:val="70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Чердынского </w:t>
            </w:r>
            <w:r w:rsidR="00BF0777">
              <w:rPr>
                <w:bCs/>
                <w:sz w:val="24"/>
                <w:szCs w:val="24"/>
              </w:rPr>
              <w:br/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618601,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г.Чердынь,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ул.Соборная, д.18А, к.13</w:t>
            </w:r>
          </w:p>
        </w:tc>
      </w:tr>
      <w:tr w:rsidR="005B2E54" w:rsidRPr="00795D51" w:rsidTr="00095422">
        <w:trPr>
          <w:trHeight w:val="6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Чернушинского </w:t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617830,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г.Чернушка,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ул.Юбилейная,  д.9, к.421</w:t>
            </w:r>
          </w:p>
        </w:tc>
      </w:tr>
      <w:tr w:rsidR="005B2E54" w:rsidRPr="00795D51" w:rsidTr="00095422">
        <w:trPr>
          <w:trHeight w:val="7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4D29E1" w:rsidP="00795D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Чусовского </w:t>
            </w:r>
            <w:r w:rsidR="00BF0777">
              <w:rPr>
                <w:bCs/>
                <w:sz w:val="24"/>
                <w:szCs w:val="24"/>
              </w:rPr>
              <w:br/>
            </w:r>
            <w:r w:rsidR="00842534">
              <w:rPr>
                <w:bCs/>
                <w:sz w:val="24"/>
                <w:szCs w:val="24"/>
              </w:rPr>
              <w:t>городского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618200,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г. Чусовой,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 Сивкова, д.8</w:t>
            </w:r>
          </w:p>
        </w:tc>
      </w:tr>
      <w:tr w:rsidR="005B2E54" w:rsidRPr="00795D51" w:rsidTr="00095422">
        <w:trPr>
          <w:trHeight w:val="68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Городского округа </w:t>
            </w:r>
            <w:r w:rsidR="00BF0777">
              <w:rPr>
                <w:bCs/>
                <w:sz w:val="24"/>
                <w:szCs w:val="24"/>
              </w:rPr>
              <w:br/>
            </w:r>
            <w:r w:rsidRPr="00795D51">
              <w:rPr>
                <w:bCs/>
                <w:sz w:val="24"/>
                <w:szCs w:val="24"/>
              </w:rPr>
              <w:t>ЗАТО Звездный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 xml:space="preserve">614575, 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п</w:t>
            </w:r>
            <w:r w:rsidR="00AB5955">
              <w:rPr>
                <w:bCs/>
                <w:sz w:val="24"/>
                <w:szCs w:val="24"/>
              </w:rPr>
              <w:t>гт</w:t>
            </w:r>
            <w:r w:rsidRPr="00795D51">
              <w:rPr>
                <w:bCs/>
                <w:sz w:val="24"/>
                <w:szCs w:val="24"/>
              </w:rPr>
              <w:t>.Звездный,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="00AB5955">
              <w:rPr>
                <w:bCs/>
                <w:sz w:val="24"/>
                <w:szCs w:val="24"/>
              </w:rPr>
              <w:t>ул.Ленина, д.11А</w:t>
            </w:r>
          </w:p>
        </w:tc>
      </w:tr>
      <w:tr w:rsidR="005B2E54" w:rsidRPr="00795D51" w:rsidTr="00095422">
        <w:trPr>
          <w:trHeight w:val="70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6C62DF" w:rsidRDefault="005B2E54" w:rsidP="006C62DF">
            <w:pPr>
              <w:pStyle w:val="ac"/>
              <w:numPr>
                <w:ilvl w:val="0"/>
                <w:numId w:val="4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795D51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Кунгурского муниципального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54" w:rsidRPr="00795D51" w:rsidRDefault="005B2E54" w:rsidP="00095422">
            <w:pPr>
              <w:jc w:val="center"/>
              <w:rPr>
                <w:bCs/>
                <w:sz w:val="24"/>
                <w:szCs w:val="24"/>
              </w:rPr>
            </w:pPr>
            <w:r w:rsidRPr="00795D51">
              <w:rPr>
                <w:bCs/>
                <w:sz w:val="24"/>
                <w:szCs w:val="24"/>
              </w:rPr>
              <w:t>617470,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 xml:space="preserve"> г.Кунгур,</w:t>
            </w:r>
            <w:r w:rsidR="00095422">
              <w:rPr>
                <w:bCs/>
                <w:sz w:val="24"/>
                <w:szCs w:val="24"/>
              </w:rPr>
              <w:t xml:space="preserve"> </w:t>
            </w:r>
            <w:r w:rsidRPr="00795D51">
              <w:rPr>
                <w:bCs/>
                <w:sz w:val="24"/>
                <w:szCs w:val="24"/>
              </w:rPr>
              <w:t>ул.Советская, д.22, к.25</w:t>
            </w:r>
          </w:p>
        </w:tc>
      </w:tr>
    </w:tbl>
    <w:p w:rsidR="009C19FE" w:rsidRPr="00DF2CF0" w:rsidRDefault="009C19FE" w:rsidP="00795D51">
      <w:pPr>
        <w:jc w:val="center"/>
        <w:rPr>
          <w:szCs w:val="28"/>
        </w:rPr>
      </w:pPr>
    </w:p>
    <w:p w:rsidR="00CF6294" w:rsidRPr="00560675" w:rsidRDefault="00CF6294" w:rsidP="00560675">
      <w:pPr>
        <w:pStyle w:val="a5"/>
        <w:spacing w:line="240" w:lineRule="auto"/>
        <w:ind w:firstLine="0"/>
        <w:rPr>
          <w:sz w:val="24"/>
          <w:szCs w:val="24"/>
        </w:rPr>
      </w:pPr>
    </w:p>
    <w:sectPr w:rsidR="00CF6294" w:rsidRPr="00560675" w:rsidSect="00560675">
      <w:pgSz w:w="11906" w:h="16838" w:code="9"/>
      <w:pgMar w:top="851" w:right="567" w:bottom="993" w:left="1418" w:header="720" w:footer="89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BF8" w:rsidRDefault="00035BF8">
      <w:r>
        <w:separator/>
      </w:r>
    </w:p>
  </w:endnote>
  <w:endnote w:type="continuationSeparator" w:id="0">
    <w:p w:rsidR="00035BF8" w:rsidRDefault="0003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BF8" w:rsidRDefault="00035BF8">
      <w:r>
        <w:separator/>
      </w:r>
    </w:p>
  </w:footnote>
  <w:footnote w:type="continuationSeparator" w:id="0">
    <w:p w:rsidR="00035BF8" w:rsidRDefault="00035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B141B"/>
    <w:multiLevelType w:val="hybridMultilevel"/>
    <w:tmpl w:val="2A06B286"/>
    <w:lvl w:ilvl="0" w:tplc="1554B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607E51"/>
    <w:multiLevelType w:val="hybridMultilevel"/>
    <w:tmpl w:val="B116343C"/>
    <w:lvl w:ilvl="0" w:tplc="A0789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FE55BC"/>
    <w:multiLevelType w:val="hybridMultilevel"/>
    <w:tmpl w:val="BB9AB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1597A"/>
    <w:multiLevelType w:val="hybridMultilevel"/>
    <w:tmpl w:val="BED2F6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294"/>
    <w:rsid w:val="00012485"/>
    <w:rsid w:val="00035BF8"/>
    <w:rsid w:val="00065DA1"/>
    <w:rsid w:val="000842DB"/>
    <w:rsid w:val="00093AA8"/>
    <w:rsid w:val="00095422"/>
    <w:rsid w:val="00095775"/>
    <w:rsid w:val="000A77D3"/>
    <w:rsid w:val="000D24F2"/>
    <w:rsid w:val="000F3FF8"/>
    <w:rsid w:val="00105A2C"/>
    <w:rsid w:val="00106E04"/>
    <w:rsid w:val="00183787"/>
    <w:rsid w:val="001B17A8"/>
    <w:rsid w:val="001C2AF4"/>
    <w:rsid w:val="001E47B2"/>
    <w:rsid w:val="001F5AA7"/>
    <w:rsid w:val="002B04A9"/>
    <w:rsid w:val="002C6848"/>
    <w:rsid w:val="002F7778"/>
    <w:rsid w:val="0031415B"/>
    <w:rsid w:val="00320C15"/>
    <w:rsid w:val="003415B3"/>
    <w:rsid w:val="00354092"/>
    <w:rsid w:val="00393146"/>
    <w:rsid w:val="003C12D0"/>
    <w:rsid w:val="003D503F"/>
    <w:rsid w:val="003F3D70"/>
    <w:rsid w:val="00447FB5"/>
    <w:rsid w:val="00471CBD"/>
    <w:rsid w:val="00495080"/>
    <w:rsid w:val="004C1398"/>
    <w:rsid w:val="004C3BB1"/>
    <w:rsid w:val="004D29E1"/>
    <w:rsid w:val="004D4104"/>
    <w:rsid w:val="00527C66"/>
    <w:rsid w:val="00554886"/>
    <w:rsid w:val="00560675"/>
    <w:rsid w:val="00582802"/>
    <w:rsid w:val="00583A68"/>
    <w:rsid w:val="005B2E54"/>
    <w:rsid w:val="005C7FC3"/>
    <w:rsid w:val="005E333D"/>
    <w:rsid w:val="005E5F57"/>
    <w:rsid w:val="005E73D7"/>
    <w:rsid w:val="006575C2"/>
    <w:rsid w:val="006704BD"/>
    <w:rsid w:val="00693A42"/>
    <w:rsid w:val="006B3272"/>
    <w:rsid w:val="006C62DF"/>
    <w:rsid w:val="006C7239"/>
    <w:rsid w:val="006D1437"/>
    <w:rsid w:val="007260D9"/>
    <w:rsid w:val="00760BBE"/>
    <w:rsid w:val="0076298F"/>
    <w:rsid w:val="00795D51"/>
    <w:rsid w:val="007B3B1A"/>
    <w:rsid w:val="007F0409"/>
    <w:rsid w:val="0081344A"/>
    <w:rsid w:val="008235F8"/>
    <w:rsid w:val="00842534"/>
    <w:rsid w:val="00873B0C"/>
    <w:rsid w:val="008A58C8"/>
    <w:rsid w:val="008D1220"/>
    <w:rsid w:val="008D658F"/>
    <w:rsid w:val="008F6454"/>
    <w:rsid w:val="008F76E4"/>
    <w:rsid w:val="0090418A"/>
    <w:rsid w:val="0093087D"/>
    <w:rsid w:val="00945193"/>
    <w:rsid w:val="009468B7"/>
    <w:rsid w:val="00955227"/>
    <w:rsid w:val="00955703"/>
    <w:rsid w:val="009719CB"/>
    <w:rsid w:val="009B2D97"/>
    <w:rsid w:val="009C19FE"/>
    <w:rsid w:val="009D4DA4"/>
    <w:rsid w:val="009F33D4"/>
    <w:rsid w:val="009F7246"/>
    <w:rsid w:val="00A472EE"/>
    <w:rsid w:val="00A53307"/>
    <w:rsid w:val="00A75CC5"/>
    <w:rsid w:val="00A81D32"/>
    <w:rsid w:val="00A91173"/>
    <w:rsid w:val="00AB5955"/>
    <w:rsid w:val="00AC5EDD"/>
    <w:rsid w:val="00AE1B90"/>
    <w:rsid w:val="00B60480"/>
    <w:rsid w:val="00B737D8"/>
    <w:rsid w:val="00B758F1"/>
    <w:rsid w:val="00B800F5"/>
    <w:rsid w:val="00B82747"/>
    <w:rsid w:val="00BA0E66"/>
    <w:rsid w:val="00BD1D17"/>
    <w:rsid w:val="00BE490F"/>
    <w:rsid w:val="00BF0777"/>
    <w:rsid w:val="00C2753F"/>
    <w:rsid w:val="00C713BE"/>
    <w:rsid w:val="00C8232E"/>
    <w:rsid w:val="00C85E8B"/>
    <w:rsid w:val="00CA61FD"/>
    <w:rsid w:val="00CD0D17"/>
    <w:rsid w:val="00CD0FBC"/>
    <w:rsid w:val="00CE5B57"/>
    <w:rsid w:val="00CF4B05"/>
    <w:rsid w:val="00CF6294"/>
    <w:rsid w:val="00D16A34"/>
    <w:rsid w:val="00D623A5"/>
    <w:rsid w:val="00D6483B"/>
    <w:rsid w:val="00D71DCB"/>
    <w:rsid w:val="00DB250F"/>
    <w:rsid w:val="00DD69B1"/>
    <w:rsid w:val="00DF2CF0"/>
    <w:rsid w:val="00DF4454"/>
    <w:rsid w:val="00DF7349"/>
    <w:rsid w:val="00E81141"/>
    <w:rsid w:val="00E86C0F"/>
    <w:rsid w:val="00EB1E71"/>
    <w:rsid w:val="00EC1E44"/>
    <w:rsid w:val="00EC43D4"/>
    <w:rsid w:val="00ED1612"/>
    <w:rsid w:val="00F24BD9"/>
    <w:rsid w:val="00F63F2D"/>
    <w:rsid w:val="00F6402E"/>
    <w:rsid w:val="00FC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F6A93E-0BF7-43C5-8843-F635748E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BD9"/>
    <w:rPr>
      <w:sz w:val="28"/>
    </w:rPr>
  </w:style>
  <w:style w:type="paragraph" w:styleId="1">
    <w:name w:val="heading 1"/>
    <w:basedOn w:val="a"/>
    <w:next w:val="a"/>
    <w:link w:val="10"/>
    <w:qFormat/>
    <w:rsid w:val="00CF6294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i/>
      <w:iCs/>
    </w:rPr>
  </w:style>
  <w:style w:type="paragraph" w:styleId="3">
    <w:name w:val="heading 3"/>
    <w:basedOn w:val="a"/>
    <w:next w:val="a"/>
    <w:link w:val="30"/>
    <w:qFormat/>
    <w:rsid w:val="00CF6294"/>
    <w:pPr>
      <w:keepNext/>
      <w:jc w:val="center"/>
      <w:outlineLvl w:val="2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CF6294"/>
    <w:pPr>
      <w:keepNext/>
      <w:overflowPunct w:val="0"/>
      <w:autoSpaceDE w:val="0"/>
      <w:autoSpaceDN w:val="0"/>
      <w:adjustRightInd w:val="0"/>
      <w:jc w:val="right"/>
      <w:textAlignment w:val="baseline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F24BD9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F24BD9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F24BD9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F24BD9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rsid w:val="00F24BD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24BD9"/>
    <w:pPr>
      <w:tabs>
        <w:tab w:val="center" w:pos="4677"/>
        <w:tab w:val="right" w:pos="9355"/>
      </w:tabs>
    </w:pPr>
  </w:style>
  <w:style w:type="paragraph" w:customStyle="1" w:styleId="aa">
    <w:name w:val="Исполнитель"/>
    <w:basedOn w:val="a5"/>
    <w:rsid w:val="00F24BD9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b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354092"/>
    <w:pPr>
      <w:widowControl w:val="0"/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</w:rPr>
  </w:style>
  <w:style w:type="paragraph" w:customStyle="1" w:styleId="ConsPlusNormal">
    <w:name w:val="ConsPlusNormal"/>
    <w:rsid w:val="0035409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F6294"/>
    <w:rPr>
      <w:i/>
      <w:iCs/>
      <w:sz w:val="28"/>
    </w:rPr>
  </w:style>
  <w:style w:type="character" w:customStyle="1" w:styleId="30">
    <w:name w:val="Заголовок 3 Знак"/>
    <w:basedOn w:val="a0"/>
    <w:link w:val="3"/>
    <w:rsid w:val="00CF6294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CF6294"/>
    <w:rPr>
      <w:sz w:val="28"/>
    </w:rPr>
  </w:style>
  <w:style w:type="character" w:customStyle="1" w:styleId="a6">
    <w:name w:val="Основной текст Знак"/>
    <w:basedOn w:val="a0"/>
    <w:link w:val="a5"/>
    <w:rsid w:val="00B800F5"/>
    <w:rPr>
      <w:sz w:val="28"/>
    </w:rPr>
  </w:style>
  <w:style w:type="paragraph" w:styleId="ac">
    <w:name w:val="List Paragraph"/>
    <w:basedOn w:val="a"/>
    <w:uiPriority w:val="34"/>
    <w:qFormat/>
    <w:rsid w:val="00A53307"/>
    <w:pPr>
      <w:ind w:left="720"/>
      <w:contextualSpacing/>
    </w:pPr>
  </w:style>
  <w:style w:type="character" w:styleId="ad">
    <w:name w:val="Hyperlink"/>
    <w:basedOn w:val="a0"/>
    <w:rsid w:val="000D24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AD934-EE37-4391-B8FB-2798D2A8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Admin</cp:lastModifiedBy>
  <cp:revision>3</cp:revision>
  <cp:lastPrinted>2017-12-28T05:01:00Z</cp:lastPrinted>
  <dcterms:created xsi:type="dcterms:W3CDTF">2019-07-08T10:11:00Z</dcterms:created>
  <dcterms:modified xsi:type="dcterms:W3CDTF">2019-07-08T10:11:00Z</dcterms:modified>
</cp:coreProperties>
</file>